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平顶山成业技术培训学校用工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平顶山成业技术培训学校</w:t>
      </w:r>
    </w:p>
    <w:p w14:paraId="0BB4738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学校培训焊工、电工、无人机、电子商务师等专业，地处姚电大道西侧</w:t>
      </w:r>
    </w:p>
    <w:p w14:paraId="1BAC00F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民办职业培训学校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职业教育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178E9E6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王许永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13383751650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5821A10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"mailto:546276840@qq.com"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546276840@qq.com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8D3AAC5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市场开发人员，5人，有销售经验，大专以上学历。</w:t>
      </w:r>
    </w:p>
    <w:p w14:paraId="4E0C9E6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主播，2人，30岁以下，形象气质佳，有主播经验有限。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新媒体运营人员1人，熟悉抖音、小红书、b站、视频号等运营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2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周六日及节假日休息。</w:t>
      </w:r>
    </w:p>
    <w:p w14:paraId="4C3CBB5A">
      <w:pPr>
        <w:numPr>
          <w:ilvl w:val="0"/>
          <w:numId w:val="2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市场开发人员，5人，工资3000元+，主播2人，工资3000元+，新媒体运营人员，工资3500元+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平顶山湛河区姚电大道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西62号（姚孟电厂东200米）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3DE07C"/>
    <w:multiLevelType w:val="singleLevel"/>
    <w:tmpl w:val="D33DE07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25C63F7"/>
    <w:rsid w:val="24C26891"/>
    <w:rsid w:val="26E848A3"/>
    <w:rsid w:val="2E6A265D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294</Words>
  <Characters>335</Characters>
  <Lines>0</Lines>
  <Paragraphs>0</Paragraphs>
  <TotalTime>1</TotalTime>
  <ScaleCrop>false</ScaleCrop>
  <LinksUpToDate>false</LinksUpToDate>
  <CharactersWithSpaces>413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2026-01-23T05:46:42Z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891174308EAC4DA0810CD89AB3A61BE9_13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